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63C" w:rsidRDefault="0009263C" w:rsidP="0009263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Margaret FENTON</w:t>
      </w:r>
      <w:r>
        <w:rPr>
          <w:rFonts w:ascii="Times New Roman" w:hAnsi="Arial Unicode MS"/>
        </w:rPr>
        <w:t xml:space="preserve">     (</w:t>
      </w:r>
      <w:r w:rsidR="00D54E31">
        <w:rPr>
          <w:rFonts w:ascii="Times New Roman" w:hAnsi="Arial Unicode MS"/>
        </w:rPr>
        <w:t>d</w:t>
      </w:r>
      <w:r>
        <w:rPr>
          <w:rFonts w:ascii="Times New Roman" w:hAnsi="Arial Unicode MS"/>
        </w:rPr>
        <w:t>.1493)</w:t>
      </w:r>
    </w:p>
    <w:p w:rsidR="0009263C" w:rsidRDefault="0009263C" w:rsidP="0009263C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Scarborough.</w:t>
      </w:r>
    </w:p>
    <w:p w:rsidR="0009263C" w:rsidRDefault="0009263C" w:rsidP="0009263C">
      <w:pPr>
        <w:pStyle w:val="Body1"/>
        <w:rPr>
          <w:rFonts w:ascii="Times New Roman" w:hAnsi="Times New Roman"/>
        </w:rPr>
      </w:pPr>
    </w:p>
    <w:p w:rsidR="0009263C" w:rsidRDefault="0009263C" w:rsidP="0009263C">
      <w:pPr>
        <w:pStyle w:val="Body1"/>
        <w:rPr>
          <w:rFonts w:ascii="Times New Roman" w:hAnsi="Times New Roman"/>
        </w:rPr>
      </w:pPr>
    </w:p>
    <w:p w:rsidR="0009263C" w:rsidRDefault="0009263C" w:rsidP="0009263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1493    She made her Will, in which she left 10 marks for the repair of three black </w:t>
      </w:r>
    </w:p>
    <w:p w:rsidR="0009263C" w:rsidRDefault="0009263C" w:rsidP="0009263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           </w:t>
      </w:r>
      <w:proofErr w:type="gramStart"/>
      <w:r>
        <w:rPr>
          <w:rFonts w:ascii="Times New Roman" w:hAnsi="Arial Unicode MS"/>
        </w:rPr>
        <w:t>capes</w:t>
      </w:r>
      <w:proofErr w:type="gramEnd"/>
      <w:r>
        <w:rPr>
          <w:rFonts w:ascii="Times New Roman" w:hAnsi="Arial Unicode MS"/>
        </w:rPr>
        <w:t xml:space="preserve"> for mortuaries.</w:t>
      </w:r>
    </w:p>
    <w:p w:rsidR="0009263C" w:rsidRDefault="0009263C" w:rsidP="0009263C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 xml:space="preserve">                         (Yorkshire Archaeological Journal vol.72 p.69 note 13)</w:t>
      </w:r>
    </w:p>
    <w:p w:rsidR="00D54E31" w:rsidRPr="00D54E31" w:rsidRDefault="00D54E31" w:rsidP="00D54E31">
      <w:pPr>
        <w:pStyle w:val="NoSpacing"/>
      </w:pPr>
      <w:r w:rsidRPr="00D54E31">
        <w:t>13 Jul.</w:t>
      </w:r>
      <w:r w:rsidRPr="00D54E31">
        <w:tab/>
        <w:t>1493</w:t>
      </w:r>
      <w:r w:rsidRPr="00D54E31">
        <w:tab/>
        <w:t>She made her</w:t>
      </w:r>
      <w:r w:rsidRPr="00D54E31">
        <w:t xml:space="preserve"> Will.   (W.Y.R. p.61)</w:t>
      </w:r>
    </w:p>
    <w:p w:rsidR="00D54E31" w:rsidRDefault="00D54E31" w:rsidP="00D54E31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9 Sep.</w:t>
      </w:r>
      <w:r>
        <w:rPr>
          <w:rFonts w:ascii="Times New Roman" w:hAnsi="Times New Roman"/>
        </w:rPr>
        <w:tab/>
        <w:t>Probate of her</w:t>
      </w:r>
      <w:r w:rsidRPr="00D54E31">
        <w:rPr>
          <w:rFonts w:ascii="Times New Roman" w:hAnsi="Times New Roman"/>
        </w:rPr>
        <w:t xml:space="preserve"> Will.   </w:t>
      </w:r>
      <w:proofErr w:type="gramStart"/>
      <w:r w:rsidRPr="00D54E31">
        <w:rPr>
          <w:rFonts w:ascii="Times New Roman" w:hAnsi="Times New Roman"/>
        </w:rPr>
        <w:t>(ibid.)</w:t>
      </w:r>
      <w:proofErr w:type="gramEnd"/>
    </w:p>
    <w:p w:rsidR="0009263C" w:rsidRDefault="0009263C" w:rsidP="0009263C">
      <w:pPr>
        <w:pStyle w:val="Body1"/>
        <w:rPr>
          <w:rFonts w:ascii="Times New Roman" w:hAnsi="Times New Roman"/>
        </w:rPr>
      </w:pPr>
    </w:p>
    <w:p w:rsidR="0009263C" w:rsidRDefault="0009263C" w:rsidP="0009263C">
      <w:pPr>
        <w:pStyle w:val="Body1"/>
        <w:rPr>
          <w:rFonts w:ascii="Times New Roman" w:hAnsi="Times New Roman"/>
        </w:rPr>
      </w:pPr>
    </w:p>
    <w:p w:rsidR="0009263C" w:rsidRDefault="0009263C" w:rsidP="0009263C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>28 May 2013</w:t>
      </w:r>
    </w:p>
    <w:p w:rsidR="00D54E31" w:rsidRDefault="00D54E31" w:rsidP="0009263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29 June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63C" w:rsidRDefault="0009263C" w:rsidP="00920DE3">
      <w:pPr>
        <w:spacing w:after="0" w:line="240" w:lineRule="auto"/>
      </w:pPr>
      <w:r>
        <w:separator/>
      </w:r>
    </w:p>
  </w:endnote>
  <w:endnote w:type="continuationSeparator" w:id="0">
    <w:p w:rsidR="0009263C" w:rsidRDefault="000926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63C" w:rsidRDefault="0009263C" w:rsidP="00920DE3">
      <w:pPr>
        <w:spacing w:after="0" w:line="240" w:lineRule="auto"/>
      </w:pPr>
      <w:r>
        <w:separator/>
      </w:r>
    </w:p>
  </w:footnote>
  <w:footnote w:type="continuationSeparator" w:id="0">
    <w:p w:rsidR="0009263C" w:rsidRDefault="000926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63C"/>
    <w:rsid w:val="0009263C"/>
    <w:rsid w:val="00120749"/>
    <w:rsid w:val="00624CAE"/>
    <w:rsid w:val="00920DE3"/>
    <w:rsid w:val="00C009D8"/>
    <w:rsid w:val="00CF53C8"/>
    <w:rsid w:val="00D54E3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9263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9263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2014-03-30T19:02:00Z</dcterms:created>
  <dcterms:modified xsi:type="dcterms:W3CDTF">2015-06-29T10:07:00Z</dcterms:modified>
</cp:coreProperties>
</file>